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F4DFD" w:rsidRPr="00EF4DFD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bookmarkStart w:id="0" w:name="_GoBack"/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Χρώση</w:t>
            </w: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 xml:space="preserve"> Gram Crystal Violet</w:t>
            </w:r>
            <w:bookmarkEnd w:id="0"/>
          </w:p>
        </w:tc>
      </w:tr>
      <w:tr w:rsidR="00EF4DFD" w:rsidRPr="00EF4DFD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EF4DFD" w:rsidRPr="00EF4DFD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EF4DFD" w:rsidRPr="00EF4DFD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F4DF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F4D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EF4D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EF4D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EF4D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F4DFD" w:rsidRPr="00EF4DFD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EF4DFD">
              <w:rPr>
                <w:rFonts w:ascii="Calibri" w:hAnsi="Calibri" w:cs="Calibri"/>
                <w:color w:val="000000"/>
                <w:sz w:val="22"/>
                <w:szCs w:val="22"/>
              </w:rPr>
              <w:t>Ετοιμο</w:t>
            </w:r>
            <w:proofErr w:type="spellEnd"/>
            <w:r w:rsidRPr="00EF4DF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διάλυμα </w:t>
            </w:r>
            <w:r w:rsidRPr="00EF4DF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crystal</w:t>
            </w:r>
            <w:r w:rsidRPr="00EF4DF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EF4DF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violet</w:t>
            </w:r>
            <w:r w:rsidRPr="00EF4DF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για χρώση </w:t>
            </w:r>
            <w:r w:rsidRPr="00EF4DF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GRAM</w:t>
            </w:r>
          </w:p>
        </w:tc>
        <w:tc>
          <w:tcPr>
            <w:tcW w:w="1080" w:type="dxa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F4DFD" w:rsidRPr="00EF4DFD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EF4DFD">
              <w:rPr>
                <w:rFonts w:ascii="Tahoma" w:hAnsi="Tahoma" w:cs="Tahoma"/>
                <w:color w:val="000000"/>
                <w:sz w:val="18"/>
                <w:szCs w:val="18"/>
              </w:rPr>
              <w:t>Συσκευασία 500</w:t>
            </w:r>
            <w:r w:rsidRPr="00EF4DF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ml</w:t>
            </w:r>
          </w:p>
        </w:tc>
        <w:tc>
          <w:tcPr>
            <w:tcW w:w="1080" w:type="dxa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F4DFD" w:rsidRPr="00EF4DFD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sz w:val="18"/>
                <w:szCs w:val="18"/>
              </w:rPr>
              <w:t>7</w:t>
            </w:r>
          </w:p>
        </w:tc>
        <w:tc>
          <w:tcPr>
            <w:tcW w:w="3261" w:type="dxa"/>
            <w:vAlign w:val="center"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F4DF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EF4DFD"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F4DFD" w:rsidRPr="00EF4DFD" w:rsidRDefault="00EF4DFD" w:rsidP="00EF4DF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4DF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EF4DFD" w:rsidRDefault="00B43CAA" w:rsidP="00EF4DFD"/>
    <w:sectPr w:rsidR="00B43CAA" w:rsidRPr="00EF4D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EF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40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2025-11-28T12:46:00Z</dcterms:created>
  <dcterms:modified xsi:type="dcterms:W3CDTF">2025-11-28T12:46:00Z</dcterms:modified>
</cp:coreProperties>
</file>